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D24A1" w:rsidRPr="007D24A1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7D24A1" w:rsidRPr="007D24A1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7D24A1" w:rsidRPr="007D24A1">
        <w:rPr>
          <w:rFonts w:eastAsia="Arial"/>
          <w:b/>
          <w:kern w:val="3"/>
          <w:sz w:val="24"/>
          <w:szCs w:val="24"/>
          <w:lang w:eastAsia="zh-CN"/>
        </w:rPr>
        <w:t>знакаево</w:t>
      </w:r>
      <w:proofErr w:type="spellEnd"/>
      <w:r w:rsidR="007D24A1" w:rsidRPr="007D24A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7D24A1" w:rsidRPr="007D24A1">
        <w:rPr>
          <w:rFonts w:eastAsia="Arial"/>
          <w:b/>
          <w:kern w:val="3"/>
          <w:sz w:val="24"/>
          <w:szCs w:val="24"/>
          <w:lang w:eastAsia="zh-CN"/>
        </w:rPr>
        <w:t>ул.Тукая</w:t>
      </w:r>
      <w:proofErr w:type="spellEnd"/>
      <w:r w:rsidR="007D24A1" w:rsidRPr="007D24A1">
        <w:rPr>
          <w:rFonts w:eastAsia="Arial"/>
          <w:b/>
          <w:kern w:val="3"/>
          <w:sz w:val="24"/>
          <w:szCs w:val="24"/>
          <w:lang w:eastAsia="zh-CN"/>
        </w:rPr>
        <w:t>, д.9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D24A1" w:rsidRDefault="0010435B" w:rsidP="007D24A1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F70F5" w:rsidRPr="007F70F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7D24A1" w:rsidRPr="007D24A1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D24A1" w:rsidRPr="007D24A1">
        <w:rPr>
          <w:b/>
          <w:color w:val="000000"/>
          <w:kern w:val="3"/>
          <w:sz w:val="24"/>
          <w:szCs w:val="24"/>
          <w:lang w:eastAsia="zh-CN" w:bidi="hi-IN"/>
        </w:rPr>
        <w:t>2 173 500,00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D24A1" w:rsidRPr="007D24A1">
        <w:t xml:space="preserve"> </w:t>
      </w:r>
      <w:r w:rsidR="007D24A1" w:rsidRPr="007D24A1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7D24A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D24A1" w:rsidRPr="007D24A1">
        <w:rPr>
          <w:b/>
          <w:color w:val="000000"/>
          <w:kern w:val="3"/>
          <w:sz w:val="24"/>
          <w:szCs w:val="24"/>
          <w:lang w:eastAsia="zh-CN" w:bidi="hi-IN"/>
        </w:rPr>
        <w:t>420 000,00</w:t>
      </w:r>
      <w:r w:rsidR="007D24A1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7D24A1" w:rsidRPr="007D24A1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ГВС</w:t>
      </w:r>
      <w:r w:rsidR="007D24A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D24A1" w:rsidRPr="007D24A1">
        <w:rPr>
          <w:b/>
          <w:color w:val="000000"/>
          <w:kern w:val="3"/>
          <w:sz w:val="24"/>
          <w:szCs w:val="24"/>
          <w:lang w:eastAsia="zh-CN" w:bidi="hi-IN"/>
        </w:rPr>
        <w:t>504 000,00</w:t>
      </w:r>
      <w:r w:rsidR="007D24A1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7D24A1" w:rsidRPr="007D24A1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7D24A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D24A1" w:rsidRPr="007D24A1">
        <w:rPr>
          <w:b/>
          <w:color w:val="000000"/>
          <w:kern w:val="3"/>
          <w:sz w:val="24"/>
          <w:szCs w:val="24"/>
          <w:lang w:eastAsia="zh-CN" w:bidi="hi-IN"/>
        </w:rPr>
        <w:t>570 000,00</w:t>
      </w:r>
      <w:r w:rsidR="007D24A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D24A1" w:rsidRPr="007D24A1">
        <w:rPr>
          <w:b/>
          <w:bCs/>
          <w:color w:val="000000"/>
          <w:kern w:val="3"/>
          <w:sz w:val="24"/>
          <w:szCs w:val="24"/>
          <w:lang w:eastAsia="zh-CN" w:bidi="hi-IN"/>
        </w:rPr>
        <w:t>128 362,50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D24A1" w:rsidRPr="007D24A1">
        <w:rPr>
          <w:b/>
          <w:bCs/>
          <w:color w:val="000000"/>
          <w:kern w:val="3"/>
          <w:sz w:val="24"/>
          <w:szCs w:val="24"/>
          <w:lang w:eastAsia="zh-CN" w:bidi="hi-IN"/>
        </w:rPr>
        <w:t>55 012,50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24A1"/>
    <w:rsid w:val="007F4D94"/>
    <w:rsid w:val="007F70F5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82681-9F77-4BB7-90C4-6CC94B44A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2772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2024-06-18T10:39:00Z</dcterms:created>
  <dcterms:modified xsi:type="dcterms:W3CDTF">2024-07-01T10:17:00Z</dcterms:modified>
</cp:coreProperties>
</file>